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87C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MARYON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b.ca.1390)</w:t>
      </w:r>
    </w:p>
    <w:p w:rsidR="00A87C5B" w:rsidRDefault="00A87C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C5B" w:rsidRDefault="00A87C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C5B" w:rsidRDefault="00A87C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bought 20 oxen for 20 marks from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Flete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87C5B" w:rsidRDefault="00A87C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24-126)</w:t>
      </w:r>
    </w:p>
    <w:p w:rsidR="00A87C5B" w:rsidRDefault="00A87C5B" w:rsidP="00A87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Watford to prove the age of Margery</w:t>
      </w:r>
    </w:p>
    <w:p w:rsidR="00A87C5B" w:rsidRDefault="00A87C5B" w:rsidP="00A87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</w:t>
      </w:r>
      <w:r>
        <w:rPr>
          <w:rFonts w:ascii="Times New Roman" w:hAnsi="Times New Roman" w:cs="Times New Roman"/>
          <w:sz w:val="24"/>
          <w:szCs w:val="24"/>
        </w:rPr>
        <w:t xml:space="preserve">oles(q.v.). He was able to remember the date for the above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reason</w:t>
      </w:r>
      <w:r>
        <w:rPr>
          <w:rFonts w:ascii="Times New Roman" w:hAnsi="Times New Roman" w:cs="Times New Roman"/>
          <w:sz w:val="24"/>
          <w:szCs w:val="24"/>
        </w:rPr>
        <w:t>.  (ibid.)</w:t>
      </w:r>
    </w:p>
    <w:p w:rsidR="00A87C5B" w:rsidRDefault="00A87C5B" w:rsidP="00A87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C5B" w:rsidRDefault="00A87C5B" w:rsidP="00A87C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C5B" w:rsidRPr="00A87C5B" w:rsidRDefault="00A87C5B" w:rsidP="00A87C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sectPr w:rsidR="00A87C5B" w:rsidRPr="00A87C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C5B" w:rsidRDefault="00A87C5B" w:rsidP="00E71FC3">
      <w:pPr>
        <w:spacing w:after="0" w:line="240" w:lineRule="auto"/>
      </w:pPr>
      <w:r>
        <w:separator/>
      </w:r>
    </w:p>
  </w:endnote>
  <w:endnote w:type="continuationSeparator" w:id="0">
    <w:p w:rsidR="00A87C5B" w:rsidRDefault="00A87C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C5B" w:rsidRDefault="00A87C5B" w:rsidP="00E71FC3">
      <w:pPr>
        <w:spacing w:after="0" w:line="240" w:lineRule="auto"/>
      </w:pPr>
      <w:r>
        <w:separator/>
      </w:r>
    </w:p>
  </w:footnote>
  <w:footnote w:type="continuationSeparator" w:id="0">
    <w:p w:rsidR="00A87C5B" w:rsidRDefault="00A87C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5B"/>
    <w:rsid w:val="00A87C5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6A3A"/>
  <w15:chartTrackingRefBased/>
  <w15:docId w15:val="{60A44C84-89F6-4C68-BE1A-81684D9F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2016-03-23T16:30:00Z</dcterms:created>
  <dcterms:modified xsi:type="dcterms:W3CDTF">2016-03-23T16:33:00Z</dcterms:modified>
</cp:coreProperties>
</file>